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62C4F" w14:textId="77777777" w:rsidR="003977D9" w:rsidRPr="003977D9" w:rsidRDefault="003977D9" w:rsidP="003977D9">
      <w:pPr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5"/>
        <w:gridCol w:w="7919"/>
      </w:tblGrid>
      <w:tr w:rsidR="003977D9" w:rsidRPr="003977D9" w14:paraId="259DF4F2" w14:textId="77777777" w:rsidTr="003977D9">
        <w:tc>
          <w:tcPr>
            <w:tcW w:w="1106" w:type="dxa"/>
          </w:tcPr>
          <w:p w14:paraId="11C3F73F" w14:textId="77777777" w:rsidR="003977D9" w:rsidRDefault="003977D9" w:rsidP="003977D9">
            <w:pPr>
              <w:rPr>
                <w:sz w:val="20"/>
                <w:szCs w:val="20"/>
              </w:rPr>
            </w:pPr>
          </w:p>
          <w:p w14:paraId="3F05D27F" w14:textId="6F9A693B" w:rsidR="003977D9" w:rsidRPr="003977D9" w:rsidRDefault="003977D9" w:rsidP="003977D9">
            <w:pPr>
              <w:rPr>
                <w:sz w:val="20"/>
                <w:szCs w:val="20"/>
              </w:rPr>
            </w:pPr>
            <w:r w:rsidRPr="003977D9">
              <w:rPr>
                <w:sz w:val="20"/>
                <w:szCs w:val="20"/>
              </w:rPr>
              <w:t>Ponudnik:</w:t>
            </w:r>
          </w:p>
        </w:tc>
        <w:tc>
          <w:tcPr>
            <w:tcW w:w="8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69242F" w14:textId="77777777" w:rsidR="003977D9" w:rsidRPr="003977D9" w:rsidRDefault="003977D9" w:rsidP="003977D9">
            <w:pPr>
              <w:rPr>
                <w:sz w:val="20"/>
                <w:szCs w:val="20"/>
              </w:rPr>
            </w:pPr>
          </w:p>
        </w:tc>
      </w:tr>
    </w:tbl>
    <w:p w14:paraId="37CAA189" w14:textId="77777777" w:rsidR="003977D9" w:rsidRPr="003977D9" w:rsidRDefault="003977D9" w:rsidP="003977D9">
      <w:pPr>
        <w:jc w:val="center"/>
        <w:rPr>
          <w:sz w:val="20"/>
          <w:szCs w:val="20"/>
        </w:rPr>
      </w:pPr>
      <w:r w:rsidRPr="003977D9">
        <w:rPr>
          <w:sz w:val="20"/>
          <w:szCs w:val="20"/>
        </w:rPr>
        <w:t>(naziv in naslov ponudnika)</w:t>
      </w:r>
    </w:p>
    <w:p w14:paraId="73A3D264" w14:textId="77777777" w:rsidR="003977D9" w:rsidRPr="003977D9" w:rsidRDefault="003977D9" w:rsidP="003977D9">
      <w:pPr>
        <w:rPr>
          <w:sz w:val="20"/>
          <w:szCs w:val="20"/>
        </w:rPr>
      </w:pPr>
    </w:p>
    <w:p w14:paraId="6ECB4D6C" w14:textId="77777777" w:rsidR="003977D9" w:rsidRPr="003977D9" w:rsidRDefault="003977D9" w:rsidP="003977D9">
      <w:pPr>
        <w:rPr>
          <w:sz w:val="20"/>
          <w:szCs w:val="20"/>
        </w:rPr>
      </w:pPr>
    </w:p>
    <w:p w14:paraId="08661542" w14:textId="7DE10D68" w:rsidR="003977D9" w:rsidRPr="003977D9" w:rsidRDefault="003977D9" w:rsidP="003977D9">
      <w:pPr>
        <w:rPr>
          <w:sz w:val="20"/>
          <w:szCs w:val="20"/>
        </w:rPr>
      </w:pPr>
      <w:r w:rsidRPr="003977D9">
        <w:rPr>
          <w:sz w:val="20"/>
          <w:szCs w:val="20"/>
        </w:rPr>
        <w:t>za dokazovanje izpolnjevanja tehničnih zahtev in ostalih pogojev  v zvezi z oddajo javnega naročila »</w:t>
      </w:r>
      <w:r w:rsidR="002854BC" w:rsidRPr="002854BC">
        <w:rPr>
          <w:sz w:val="20"/>
          <w:szCs w:val="20"/>
        </w:rPr>
        <w:t>Izvedba, postavitev in migracija novega centralnega informacijskega sistema za podporo evidence delovnega časa, obračuna plač, kadrovskih procesov in kadrovskega portala za podjetja znotraj Javnega holdinga Maribor (JHMB)</w:t>
      </w:r>
      <w:r w:rsidRPr="003977D9">
        <w:rPr>
          <w:sz w:val="20"/>
          <w:szCs w:val="20"/>
        </w:rPr>
        <w:t>« prilagamo naslednjo</w:t>
      </w:r>
    </w:p>
    <w:p w14:paraId="4F4A438B" w14:textId="77777777" w:rsidR="003977D9" w:rsidRPr="003977D9" w:rsidRDefault="003977D9" w:rsidP="003977D9">
      <w:pPr>
        <w:rPr>
          <w:sz w:val="20"/>
          <w:szCs w:val="20"/>
        </w:rPr>
      </w:pPr>
    </w:p>
    <w:p w14:paraId="6F0DF8AB" w14:textId="77777777" w:rsidR="003977D9" w:rsidRPr="003977D9" w:rsidRDefault="003977D9" w:rsidP="003977D9">
      <w:pPr>
        <w:rPr>
          <w:sz w:val="20"/>
          <w:szCs w:val="20"/>
        </w:rPr>
      </w:pPr>
    </w:p>
    <w:p w14:paraId="0609BBC6" w14:textId="025B368A" w:rsidR="003977D9" w:rsidRPr="003977D9" w:rsidRDefault="003977D9" w:rsidP="003977D9">
      <w:pPr>
        <w:jc w:val="center"/>
        <w:rPr>
          <w:b/>
          <w:bCs/>
          <w:sz w:val="20"/>
          <w:szCs w:val="20"/>
        </w:rPr>
      </w:pPr>
      <w:r w:rsidRPr="003977D9">
        <w:rPr>
          <w:b/>
          <w:bCs/>
          <w:sz w:val="20"/>
          <w:szCs w:val="20"/>
        </w:rPr>
        <w:t>IZJAV</w:t>
      </w:r>
      <w:r w:rsidR="002854BC">
        <w:rPr>
          <w:b/>
          <w:bCs/>
          <w:sz w:val="20"/>
          <w:szCs w:val="20"/>
        </w:rPr>
        <w:t>O</w:t>
      </w:r>
      <w:r w:rsidRPr="003977D9">
        <w:rPr>
          <w:b/>
          <w:bCs/>
          <w:sz w:val="20"/>
          <w:szCs w:val="20"/>
        </w:rPr>
        <w:t xml:space="preserve"> O IZPOLNJEVANJU TEHNIČNIH </w:t>
      </w:r>
      <w:r w:rsidR="000E75CA">
        <w:rPr>
          <w:b/>
          <w:bCs/>
          <w:sz w:val="20"/>
          <w:szCs w:val="20"/>
        </w:rPr>
        <w:t>ZAHTEV</w:t>
      </w:r>
      <w:r w:rsidRPr="003977D9">
        <w:rPr>
          <w:b/>
          <w:bCs/>
          <w:sz w:val="20"/>
          <w:szCs w:val="20"/>
        </w:rPr>
        <w:t xml:space="preserve"> IN OSTALIH POGOJEV</w:t>
      </w:r>
    </w:p>
    <w:p w14:paraId="3E7553F3" w14:textId="77777777" w:rsidR="003977D9" w:rsidRPr="003977D9" w:rsidRDefault="003977D9" w:rsidP="003977D9">
      <w:pPr>
        <w:rPr>
          <w:sz w:val="20"/>
          <w:szCs w:val="20"/>
        </w:rPr>
      </w:pPr>
    </w:p>
    <w:p w14:paraId="362273E2" w14:textId="77777777" w:rsidR="003977D9" w:rsidRPr="003977D9" w:rsidRDefault="003977D9" w:rsidP="003977D9">
      <w:pPr>
        <w:rPr>
          <w:sz w:val="20"/>
          <w:szCs w:val="20"/>
        </w:rPr>
      </w:pPr>
    </w:p>
    <w:p w14:paraId="17CCDC7C" w14:textId="4DEFD107" w:rsidR="002854BC" w:rsidRDefault="003D3027" w:rsidP="003977D9">
      <w:pPr>
        <w:rPr>
          <w:sz w:val="20"/>
          <w:szCs w:val="20"/>
        </w:rPr>
      </w:pPr>
      <w:r w:rsidRPr="003D3027">
        <w:rPr>
          <w:sz w:val="20"/>
          <w:szCs w:val="20"/>
        </w:rPr>
        <w:t>Zastopnik/pooblaščeni predstavnik ponudnika izjavljam</w:t>
      </w:r>
      <w:r w:rsidR="003977D9" w:rsidRPr="003977D9">
        <w:rPr>
          <w:sz w:val="20"/>
          <w:szCs w:val="20"/>
        </w:rPr>
        <w:t>, da</w:t>
      </w:r>
      <w:r w:rsidR="002854BC">
        <w:rPr>
          <w:sz w:val="20"/>
          <w:szCs w:val="20"/>
        </w:rPr>
        <w:t>:</w:t>
      </w:r>
    </w:p>
    <w:p w14:paraId="70A2291C" w14:textId="63A731DA" w:rsidR="002854BC" w:rsidRPr="002854BC" w:rsidRDefault="002854BC" w:rsidP="002854BC">
      <w:pPr>
        <w:pStyle w:val="Odstavekseznama"/>
        <w:numPr>
          <w:ilvl w:val="0"/>
          <w:numId w:val="39"/>
        </w:numPr>
        <w:rPr>
          <w:rFonts w:ascii="Titillium Web" w:hAnsi="Titillium Web" w:cs="Calibri"/>
          <w:color w:val="000000"/>
          <w:sz w:val="20"/>
        </w:rPr>
      </w:pPr>
      <w:r>
        <w:rPr>
          <w:rFonts w:ascii="Titillium Web" w:hAnsi="Titillium Web" w:cs="Calibri"/>
          <w:color w:val="000000"/>
          <w:sz w:val="20"/>
        </w:rPr>
        <w:t>smo</w:t>
      </w:r>
      <w:r w:rsidRPr="002854BC">
        <w:rPr>
          <w:rFonts w:ascii="Titillium Web" w:hAnsi="Titillium Web" w:cs="Calibri"/>
          <w:color w:val="000000"/>
          <w:sz w:val="20"/>
        </w:rPr>
        <w:t xml:space="preserve"> seznanjeni z obsegom </w:t>
      </w:r>
      <w:r>
        <w:rPr>
          <w:rFonts w:ascii="Titillium Web" w:hAnsi="Titillium Web" w:cs="Calibri"/>
          <w:color w:val="000000"/>
          <w:sz w:val="20"/>
        </w:rPr>
        <w:t>predmeta javnega naročila, z vsebino tehničnih specifikacij in razpisne dokumentacije</w:t>
      </w:r>
      <w:r w:rsidR="001B634D">
        <w:rPr>
          <w:rFonts w:ascii="Titillium Web" w:hAnsi="Titillium Web" w:cs="Calibri"/>
          <w:color w:val="000000"/>
          <w:sz w:val="20"/>
        </w:rPr>
        <w:t xml:space="preserve"> </w:t>
      </w:r>
      <w:r w:rsidR="001B634D" w:rsidRPr="001B634D">
        <w:rPr>
          <w:rFonts w:ascii="Titillium Web" w:hAnsi="Titillium Web" w:cs="Calibri"/>
          <w:color w:val="000000"/>
          <w:sz w:val="20"/>
        </w:rPr>
        <w:t>ter veljavno zakonodajo, ki se nanaša na predmet javnega naročila</w:t>
      </w:r>
      <w:r>
        <w:rPr>
          <w:rFonts w:ascii="Titillium Web" w:hAnsi="Titillium Web" w:cs="Calibri"/>
          <w:color w:val="000000"/>
          <w:sz w:val="20"/>
        </w:rPr>
        <w:t>,</w:t>
      </w:r>
    </w:p>
    <w:p w14:paraId="62C48070" w14:textId="5E1C471D" w:rsidR="003977D9" w:rsidRPr="002854BC" w:rsidRDefault="003977D9" w:rsidP="002854BC">
      <w:pPr>
        <w:pStyle w:val="Odstavekseznama"/>
        <w:numPr>
          <w:ilvl w:val="0"/>
          <w:numId w:val="39"/>
        </w:numPr>
        <w:rPr>
          <w:rFonts w:ascii="Titillium Web" w:hAnsi="Titillium Web" w:cs="Calibri"/>
          <w:color w:val="000000"/>
          <w:sz w:val="20"/>
        </w:rPr>
      </w:pPr>
      <w:r w:rsidRPr="002854BC">
        <w:rPr>
          <w:rFonts w:ascii="Titillium Web" w:hAnsi="Titillium Web" w:cs="Calibri"/>
          <w:color w:val="000000"/>
          <w:sz w:val="20"/>
        </w:rPr>
        <w:t xml:space="preserve">izpolnjujemo </w:t>
      </w:r>
      <w:r w:rsidR="002854BC">
        <w:rPr>
          <w:rFonts w:ascii="Titillium Web" w:hAnsi="Titillium Web" w:cs="Calibri"/>
          <w:color w:val="000000"/>
          <w:sz w:val="20"/>
        </w:rPr>
        <w:t xml:space="preserve">tehnične zahteve naročnika, ki so opredeljene v </w:t>
      </w:r>
      <w:r w:rsidR="000E75CA">
        <w:rPr>
          <w:rFonts w:ascii="Titillium Web" w:hAnsi="Titillium Web" w:cs="Calibri"/>
          <w:color w:val="000000"/>
          <w:sz w:val="20"/>
        </w:rPr>
        <w:t>obrazcu T</w:t>
      </w:r>
      <w:r w:rsidRPr="002854BC">
        <w:rPr>
          <w:rFonts w:ascii="Titillium Web" w:hAnsi="Titillium Web" w:cs="Calibri"/>
          <w:color w:val="000000"/>
          <w:sz w:val="20"/>
        </w:rPr>
        <w:t>ehničn</w:t>
      </w:r>
      <w:r w:rsidR="000E75CA">
        <w:rPr>
          <w:rFonts w:ascii="Titillium Web" w:hAnsi="Titillium Web" w:cs="Calibri"/>
          <w:color w:val="000000"/>
          <w:sz w:val="20"/>
        </w:rPr>
        <w:t>e</w:t>
      </w:r>
      <w:r w:rsidRPr="002854BC">
        <w:rPr>
          <w:rFonts w:ascii="Titillium Web" w:hAnsi="Titillium Web" w:cs="Calibri"/>
          <w:color w:val="000000"/>
          <w:sz w:val="20"/>
        </w:rPr>
        <w:t xml:space="preserve"> specifikacij</w:t>
      </w:r>
      <w:r w:rsidR="000E75CA">
        <w:rPr>
          <w:rFonts w:ascii="Titillium Web" w:hAnsi="Titillium Web" w:cs="Calibri"/>
          <w:color w:val="000000"/>
          <w:sz w:val="20"/>
        </w:rPr>
        <w:t xml:space="preserve">e </w:t>
      </w:r>
      <w:r w:rsidRPr="002854BC">
        <w:rPr>
          <w:rFonts w:ascii="Titillium Web" w:hAnsi="Titillium Web" w:cs="Calibri"/>
          <w:color w:val="000000"/>
          <w:sz w:val="20"/>
        </w:rPr>
        <w:t xml:space="preserve">in ostale pogoje, ki so navedeni v </w:t>
      </w:r>
      <w:r w:rsidR="002854BC">
        <w:rPr>
          <w:rFonts w:ascii="Titillium Web" w:hAnsi="Titillium Web" w:cs="Calibri"/>
          <w:color w:val="000000"/>
          <w:sz w:val="20"/>
        </w:rPr>
        <w:t>razpisni dokumentaciji</w:t>
      </w:r>
      <w:r w:rsidRPr="002854BC">
        <w:rPr>
          <w:rFonts w:ascii="Titillium Web" w:hAnsi="Titillium Web" w:cs="Calibri"/>
          <w:color w:val="000000"/>
          <w:sz w:val="20"/>
        </w:rPr>
        <w:t xml:space="preserve"> in jih bomo izpolnjevali </w:t>
      </w:r>
      <w:r w:rsidR="002854BC">
        <w:rPr>
          <w:rFonts w:ascii="Titillium Web" w:hAnsi="Titillium Web" w:cs="Calibri"/>
          <w:color w:val="000000"/>
          <w:sz w:val="20"/>
        </w:rPr>
        <w:t xml:space="preserve">tudi </w:t>
      </w:r>
      <w:r w:rsidRPr="002854BC">
        <w:rPr>
          <w:rFonts w:ascii="Titillium Web" w:hAnsi="Titillium Web" w:cs="Calibri"/>
          <w:color w:val="000000"/>
          <w:sz w:val="20"/>
        </w:rPr>
        <w:t xml:space="preserve">v času veljavnosti </w:t>
      </w:r>
      <w:r w:rsidR="002854BC" w:rsidRPr="002854BC">
        <w:rPr>
          <w:rFonts w:ascii="Titillium Web" w:hAnsi="Titillium Web" w:cs="Calibri"/>
          <w:color w:val="000000"/>
          <w:sz w:val="20"/>
        </w:rPr>
        <w:t>pogodbe</w:t>
      </w:r>
      <w:r w:rsidR="002854BC">
        <w:rPr>
          <w:rFonts w:ascii="Titillium Web" w:hAnsi="Titillium Web" w:cs="Calibri"/>
          <w:color w:val="000000"/>
          <w:sz w:val="20"/>
        </w:rPr>
        <w:t>.</w:t>
      </w:r>
    </w:p>
    <w:p w14:paraId="278032A3" w14:textId="77777777" w:rsidR="003977D9" w:rsidRPr="003977D9" w:rsidRDefault="003977D9" w:rsidP="003977D9">
      <w:pPr>
        <w:rPr>
          <w:sz w:val="20"/>
          <w:szCs w:val="20"/>
        </w:rPr>
      </w:pPr>
    </w:p>
    <w:p w14:paraId="12113627" w14:textId="77777777" w:rsidR="003977D9" w:rsidRPr="003977D9" w:rsidRDefault="003977D9" w:rsidP="003977D9">
      <w:pPr>
        <w:rPr>
          <w:bCs/>
          <w:sz w:val="20"/>
          <w:szCs w:val="20"/>
        </w:rPr>
      </w:pPr>
    </w:p>
    <w:p w14:paraId="3957393B" w14:textId="77777777" w:rsidR="003977D9" w:rsidRPr="003977D9" w:rsidRDefault="003977D9" w:rsidP="003977D9">
      <w:pPr>
        <w:rPr>
          <w:bCs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3"/>
        <w:gridCol w:w="2055"/>
        <w:gridCol w:w="3556"/>
      </w:tblGrid>
      <w:tr w:rsidR="003977D9" w:rsidRPr="003977D9" w14:paraId="640DAE27" w14:textId="77777777" w:rsidTr="003977D9">
        <w:tc>
          <w:tcPr>
            <w:tcW w:w="3430" w:type="dxa"/>
            <w:hideMark/>
          </w:tcPr>
          <w:p w14:paraId="623B55B6" w14:textId="77777777" w:rsidR="003977D9" w:rsidRPr="003977D9" w:rsidRDefault="003977D9" w:rsidP="003977D9">
            <w:pPr>
              <w:jc w:val="center"/>
              <w:rPr>
                <w:sz w:val="20"/>
                <w:szCs w:val="20"/>
              </w:rPr>
            </w:pPr>
            <w:r w:rsidRPr="003977D9">
              <w:rPr>
                <w:sz w:val="20"/>
                <w:szCs w:val="20"/>
              </w:rPr>
              <w:t>Kraj in datum:</w:t>
            </w:r>
          </w:p>
        </w:tc>
        <w:tc>
          <w:tcPr>
            <w:tcW w:w="2067" w:type="dxa"/>
          </w:tcPr>
          <w:p w14:paraId="195419AF" w14:textId="77777777" w:rsidR="003977D9" w:rsidRPr="003977D9" w:rsidRDefault="003977D9" w:rsidP="003977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73" w:type="dxa"/>
            <w:hideMark/>
          </w:tcPr>
          <w:p w14:paraId="4A6A1DFF" w14:textId="727A4CD0" w:rsidR="003977D9" w:rsidRPr="003977D9" w:rsidRDefault="003977D9" w:rsidP="003977D9">
            <w:pPr>
              <w:jc w:val="center"/>
              <w:rPr>
                <w:sz w:val="20"/>
                <w:szCs w:val="20"/>
              </w:rPr>
            </w:pPr>
            <w:r w:rsidRPr="003977D9">
              <w:rPr>
                <w:sz w:val="20"/>
                <w:szCs w:val="20"/>
              </w:rPr>
              <w:t>Žig in podpis:</w:t>
            </w:r>
          </w:p>
        </w:tc>
      </w:tr>
      <w:tr w:rsidR="003977D9" w:rsidRPr="003977D9" w14:paraId="27E79FFF" w14:textId="77777777" w:rsidTr="003977D9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F0B4B" w14:textId="77777777" w:rsidR="003977D9" w:rsidRPr="003977D9" w:rsidRDefault="003977D9" w:rsidP="003977D9">
            <w:pPr>
              <w:rPr>
                <w:sz w:val="20"/>
                <w:szCs w:val="20"/>
              </w:rPr>
            </w:pPr>
          </w:p>
          <w:p w14:paraId="36C1497D" w14:textId="77777777" w:rsidR="003977D9" w:rsidRPr="003977D9" w:rsidRDefault="003977D9" w:rsidP="003977D9">
            <w:pPr>
              <w:rPr>
                <w:sz w:val="20"/>
                <w:szCs w:val="20"/>
              </w:rPr>
            </w:pPr>
          </w:p>
        </w:tc>
        <w:tc>
          <w:tcPr>
            <w:tcW w:w="2067" w:type="dxa"/>
          </w:tcPr>
          <w:p w14:paraId="302D0306" w14:textId="77777777" w:rsidR="003977D9" w:rsidRPr="003977D9" w:rsidRDefault="003977D9" w:rsidP="003977D9">
            <w:pPr>
              <w:rPr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9C303" w14:textId="77777777" w:rsidR="003977D9" w:rsidRPr="003977D9" w:rsidRDefault="003977D9" w:rsidP="003977D9">
            <w:pPr>
              <w:rPr>
                <w:sz w:val="20"/>
                <w:szCs w:val="20"/>
              </w:rPr>
            </w:pPr>
          </w:p>
          <w:p w14:paraId="421B2F05" w14:textId="77777777" w:rsidR="003977D9" w:rsidRPr="003977D9" w:rsidRDefault="003977D9" w:rsidP="003977D9">
            <w:pPr>
              <w:rPr>
                <w:sz w:val="20"/>
                <w:szCs w:val="20"/>
              </w:rPr>
            </w:pPr>
          </w:p>
        </w:tc>
      </w:tr>
    </w:tbl>
    <w:p w14:paraId="7BF1B08E" w14:textId="77777777" w:rsidR="003977D9" w:rsidRPr="003977D9" w:rsidRDefault="003977D9" w:rsidP="003977D9">
      <w:pPr>
        <w:rPr>
          <w:sz w:val="20"/>
          <w:szCs w:val="20"/>
        </w:rPr>
      </w:pPr>
    </w:p>
    <w:p w14:paraId="77A5AE39" w14:textId="77777777" w:rsidR="003977D9" w:rsidRDefault="003977D9" w:rsidP="002363AC">
      <w:pPr>
        <w:rPr>
          <w:sz w:val="20"/>
          <w:szCs w:val="20"/>
        </w:rPr>
      </w:pPr>
    </w:p>
    <w:p w14:paraId="37490AFF" w14:textId="77777777" w:rsidR="003977D9" w:rsidRDefault="003977D9" w:rsidP="002363AC">
      <w:pPr>
        <w:rPr>
          <w:sz w:val="20"/>
          <w:szCs w:val="20"/>
        </w:rPr>
      </w:pPr>
    </w:p>
    <w:p w14:paraId="5B7C075A" w14:textId="77777777" w:rsidR="003977D9" w:rsidRDefault="003977D9" w:rsidP="002363AC">
      <w:pPr>
        <w:rPr>
          <w:sz w:val="20"/>
          <w:szCs w:val="20"/>
        </w:rPr>
      </w:pPr>
    </w:p>
    <w:p w14:paraId="3F5D6F4F" w14:textId="77777777" w:rsidR="00D23803" w:rsidRPr="00A21EB6" w:rsidRDefault="00D23803" w:rsidP="002854BC">
      <w:pPr>
        <w:spacing w:line="240" w:lineRule="auto"/>
        <w:rPr>
          <w:sz w:val="20"/>
          <w:szCs w:val="20"/>
        </w:rPr>
      </w:pPr>
    </w:p>
    <w:sectPr w:rsidR="00D23803" w:rsidRPr="00A21EB6" w:rsidSect="00976C55">
      <w:headerReference w:type="default" r:id="rId8"/>
      <w:footerReference w:type="default" r:id="rId9"/>
      <w:type w:val="continuous"/>
      <w:pgSz w:w="11904" w:h="16834" w:code="9"/>
      <w:pgMar w:top="1440" w:right="1440" w:bottom="1440" w:left="144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4BC11" w14:textId="77777777" w:rsidR="00E82AF9" w:rsidRDefault="00E82AF9" w:rsidP="00CA17AB">
      <w:pPr>
        <w:spacing w:line="240" w:lineRule="auto"/>
      </w:pPr>
      <w:r>
        <w:separator/>
      </w:r>
    </w:p>
  </w:endnote>
  <w:endnote w:type="continuationSeparator" w:id="0">
    <w:p w14:paraId="40955977" w14:textId="77777777" w:rsidR="00E82AF9" w:rsidRDefault="00E82AF9" w:rsidP="00CA17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">
    <w:altName w:val="Book Antiqua"/>
    <w:charset w:val="01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2B847" w14:textId="24EEF8C6" w:rsidR="00976C55" w:rsidRPr="009E4F9F" w:rsidRDefault="000D532C" w:rsidP="00976C55">
    <w:pPr>
      <w:tabs>
        <w:tab w:val="center" w:pos="4862"/>
      </w:tabs>
      <w:rPr>
        <w:color w:val="808080"/>
        <w:sz w:val="14"/>
        <w:szCs w:val="14"/>
      </w:rPr>
    </w:pPr>
    <w:r w:rsidRPr="00BE7EB0">
      <w:rPr>
        <w:color w:val="808080"/>
        <w:sz w:val="14"/>
        <w:szCs w:val="14"/>
      </w:rPr>
      <w:tab/>
    </w:r>
    <w:r w:rsidR="00976C55" w:rsidRPr="00976C55">
      <w:rPr>
        <w:color w:val="808080"/>
        <w:sz w:val="14"/>
        <w:szCs w:val="14"/>
      </w:rPr>
      <w:t xml:space="preserve">Javni holding Maribor, družba za izvajanje strokovnih in razvojnih nalog na področju gospodarskih javnih služb, d. o. o., Zagrebška c. 30, 2000 Maribor, je registrirana pri Okrožnem sodišču v Mariboru, SRG 2020/27560. Matična št.: 8709459000. Osnovni kapital družbe: </w:t>
    </w:r>
    <w:r w:rsidR="00501816" w:rsidRPr="00445B0E">
      <w:rPr>
        <w:color w:val="808080"/>
        <w:sz w:val="14"/>
        <w:szCs w:val="14"/>
      </w:rPr>
      <w:t xml:space="preserve">3.753.500,00 </w:t>
    </w:r>
    <w:r w:rsidR="006261CE" w:rsidRPr="006261CE">
      <w:rPr>
        <w:color w:val="808080"/>
        <w:sz w:val="14"/>
        <w:szCs w:val="14"/>
      </w:rPr>
      <w:t>EUR</w:t>
    </w:r>
    <w:r w:rsidR="00976C55" w:rsidRPr="00976C55">
      <w:rPr>
        <w:color w:val="808080"/>
        <w:sz w:val="14"/>
        <w:szCs w:val="14"/>
      </w:rPr>
      <w:t>. Davčna št.: SI56143028. TRR pri OTP banka d. d. : SI56 0400 0027 6195 704.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97D61" w14:textId="77777777" w:rsidR="00E82AF9" w:rsidRDefault="00E82AF9" w:rsidP="00CA17AB">
      <w:pPr>
        <w:spacing w:line="240" w:lineRule="auto"/>
      </w:pPr>
      <w:r>
        <w:separator/>
      </w:r>
    </w:p>
  </w:footnote>
  <w:footnote w:type="continuationSeparator" w:id="0">
    <w:p w14:paraId="783BFA71" w14:textId="77777777" w:rsidR="00E82AF9" w:rsidRDefault="00E82AF9" w:rsidP="00CA17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AAFC5" w14:textId="0430E695" w:rsidR="00CA17AB" w:rsidRDefault="007B38AD">
    <w:pPr>
      <w:pStyle w:val="Glava"/>
    </w:pPr>
    <w:r w:rsidRPr="001D7645">
      <w:rPr>
        <w:noProof/>
      </w:rPr>
      <w:drawing>
        <wp:inline distT="0" distB="0" distL="0" distR="0" wp14:anchorId="61D65950" wp14:editId="7F052A33">
          <wp:extent cx="5734050" cy="1038225"/>
          <wp:effectExtent l="0" t="0" r="0" b="0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5220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9210D6"/>
    <w:multiLevelType w:val="hybridMultilevel"/>
    <w:tmpl w:val="25BC1544"/>
    <w:lvl w:ilvl="0" w:tplc="6B2AC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D3898"/>
    <w:multiLevelType w:val="hybridMultilevel"/>
    <w:tmpl w:val="7A6853B8"/>
    <w:lvl w:ilvl="0" w:tplc="5E8A3C3E"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22CBE"/>
    <w:multiLevelType w:val="multilevel"/>
    <w:tmpl w:val="5E3E0BDA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59011B9"/>
    <w:multiLevelType w:val="hybridMultilevel"/>
    <w:tmpl w:val="53DEC500"/>
    <w:lvl w:ilvl="0" w:tplc="6B2AC5E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7BC6A07"/>
    <w:multiLevelType w:val="hybridMultilevel"/>
    <w:tmpl w:val="A5BCD1C4"/>
    <w:lvl w:ilvl="0" w:tplc="04240001">
      <w:start w:val="1"/>
      <w:numFmt w:val="bullet"/>
      <w:lvlText w:val=""/>
      <w:lvlJc w:val="left"/>
      <w:pPr>
        <w:ind w:left="58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08706831"/>
    <w:multiLevelType w:val="hybridMultilevel"/>
    <w:tmpl w:val="C6B0F85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BF2C37"/>
    <w:multiLevelType w:val="hybridMultilevel"/>
    <w:tmpl w:val="DD9075A4"/>
    <w:lvl w:ilvl="0" w:tplc="9B4C2EB0"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D6114"/>
    <w:multiLevelType w:val="multilevel"/>
    <w:tmpl w:val="7224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626563"/>
    <w:multiLevelType w:val="hybridMultilevel"/>
    <w:tmpl w:val="A2D409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45A34"/>
    <w:multiLevelType w:val="hybridMultilevel"/>
    <w:tmpl w:val="B08A4F48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B05EB3"/>
    <w:multiLevelType w:val="hybridMultilevel"/>
    <w:tmpl w:val="79F4EF2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487E6F"/>
    <w:multiLevelType w:val="multilevel"/>
    <w:tmpl w:val="7224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753284"/>
    <w:multiLevelType w:val="hybridMultilevel"/>
    <w:tmpl w:val="45E83AA8"/>
    <w:lvl w:ilvl="0" w:tplc="C9AA37B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FB3B7F"/>
    <w:multiLevelType w:val="hybridMultilevel"/>
    <w:tmpl w:val="730287D4"/>
    <w:lvl w:ilvl="0" w:tplc="13121BDC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F5ED8"/>
    <w:multiLevelType w:val="hybridMultilevel"/>
    <w:tmpl w:val="62ACD92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B25C6"/>
    <w:multiLevelType w:val="hybridMultilevel"/>
    <w:tmpl w:val="408EE9A6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4754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8C64178"/>
    <w:multiLevelType w:val="hybridMultilevel"/>
    <w:tmpl w:val="125A459C"/>
    <w:lvl w:ilvl="0" w:tplc="ECC4BAC8">
      <w:start w:val="4"/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Calibri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965B8"/>
    <w:multiLevelType w:val="hybridMultilevel"/>
    <w:tmpl w:val="2112245E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E67DDC"/>
    <w:multiLevelType w:val="hybridMultilevel"/>
    <w:tmpl w:val="34AC2D02"/>
    <w:lvl w:ilvl="0" w:tplc="6B2AC5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23F47"/>
    <w:multiLevelType w:val="hybridMultilevel"/>
    <w:tmpl w:val="956027BA"/>
    <w:lvl w:ilvl="0" w:tplc="C91CF1CE">
      <w:numFmt w:val="bullet"/>
      <w:lvlText w:val="-"/>
      <w:lvlJc w:val="left"/>
      <w:pPr>
        <w:ind w:left="1032" w:hanging="360"/>
      </w:pPr>
      <w:rPr>
        <w:rFonts w:ascii="Century Gothic" w:eastAsia="Helvetica" w:hAnsi="Century Gothic" w:cs="Helvetica" w:hint="default"/>
      </w:rPr>
    </w:lvl>
    <w:lvl w:ilvl="1" w:tplc="0424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22" w15:restartNumberingAfterBreak="0">
    <w:nsid w:val="3F766118"/>
    <w:multiLevelType w:val="hybridMultilevel"/>
    <w:tmpl w:val="20A838B8"/>
    <w:lvl w:ilvl="0" w:tplc="078617E8">
      <w:numFmt w:val="bullet"/>
      <w:lvlText w:val="̶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0A7DE7"/>
    <w:multiLevelType w:val="hybridMultilevel"/>
    <w:tmpl w:val="B2E0E06C"/>
    <w:lvl w:ilvl="0" w:tplc="6B2AC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666AFC"/>
    <w:multiLevelType w:val="hybridMultilevel"/>
    <w:tmpl w:val="3F0C3DDC"/>
    <w:lvl w:ilvl="0" w:tplc="A26EDADC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5" w15:restartNumberingAfterBreak="0">
    <w:nsid w:val="4EE32EE4"/>
    <w:multiLevelType w:val="multilevel"/>
    <w:tmpl w:val="5C72E1FA"/>
    <w:lvl w:ilvl="0">
      <w:numFmt w:val="bullet"/>
      <w:lvlText w:val="-"/>
      <w:lvlJc w:val="left"/>
      <w:pPr>
        <w:ind w:left="720" w:hanging="360"/>
      </w:pPr>
      <w:rPr>
        <w:rFonts w:ascii="Georgia" w:eastAsia="Times New Roman" w:hAnsi="Georgi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F232C46"/>
    <w:multiLevelType w:val="multilevel"/>
    <w:tmpl w:val="E09087F6"/>
    <w:lvl w:ilvl="0"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Calibri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52610867"/>
    <w:multiLevelType w:val="hybridMultilevel"/>
    <w:tmpl w:val="2BBC15D8"/>
    <w:lvl w:ilvl="0" w:tplc="6B2AC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3C3BF6"/>
    <w:multiLevelType w:val="hybridMultilevel"/>
    <w:tmpl w:val="31E0CA8C"/>
    <w:lvl w:ilvl="0" w:tplc="6B2AC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792603"/>
    <w:multiLevelType w:val="hybridMultilevel"/>
    <w:tmpl w:val="006A1C54"/>
    <w:lvl w:ilvl="0" w:tplc="053C0EE4">
      <w:start w:val="1"/>
      <w:numFmt w:val="bullet"/>
      <w:lvlText w:val="-"/>
      <w:lvlJc w:val="left"/>
      <w:pPr>
        <w:ind w:left="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5AD88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745B9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AE0F7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0254B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96E56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FEF6E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08CBD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1662F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E4D4B54"/>
    <w:multiLevelType w:val="hybridMultilevel"/>
    <w:tmpl w:val="2E16502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956E78"/>
    <w:multiLevelType w:val="hybridMultilevel"/>
    <w:tmpl w:val="BBF06A44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E3452AB"/>
    <w:multiLevelType w:val="hybridMultilevel"/>
    <w:tmpl w:val="6A1669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410F0"/>
    <w:multiLevelType w:val="multilevel"/>
    <w:tmpl w:val="0DEA3408"/>
    <w:lvl w:ilvl="0"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Calibri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7FE133D6"/>
    <w:multiLevelType w:val="hybridMultilevel"/>
    <w:tmpl w:val="3A66BEC8"/>
    <w:lvl w:ilvl="0" w:tplc="7618E2E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423795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34980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17050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59379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722815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6545924">
    <w:abstractNumId w:val="5"/>
  </w:num>
  <w:num w:numId="7" w16cid:durableId="1301770799">
    <w:abstractNumId w:val="16"/>
  </w:num>
  <w:num w:numId="8" w16cid:durableId="1897079725">
    <w:abstractNumId w:val="12"/>
  </w:num>
  <w:num w:numId="9" w16cid:durableId="1001661054">
    <w:abstractNumId w:val="8"/>
  </w:num>
  <w:num w:numId="10" w16cid:durableId="1948922942">
    <w:abstractNumId w:val="15"/>
  </w:num>
  <w:num w:numId="11" w16cid:durableId="202389919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8091627">
    <w:abstractNumId w:val="34"/>
  </w:num>
  <w:num w:numId="13" w16cid:durableId="1873609724">
    <w:abstractNumId w:val="32"/>
  </w:num>
  <w:num w:numId="14" w16cid:durableId="16033709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31802311">
    <w:abstractNumId w:val="13"/>
  </w:num>
  <w:num w:numId="16" w16cid:durableId="814643683">
    <w:abstractNumId w:val="28"/>
  </w:num>
  <w:num w:numId="17" w16cid:durableId="1904371832">
    <w:abstractNumId w:val="1"/>
  </w:num>
  <w:num w:numId="18" w16cid:durableId="851728511">
    <w:abstractNumId w:val="26"/>
  </w:num>
  <w:num w:numId="19" w16cid:durableId="1868789747">
    <w:abstractNumId w:val="14"/>
  </w:num>
  <w:num w:numId="20" w16cid:durableId="1454135405">
    <w:abstractNumId w:val="33"/>
  </w:num>
  <w:num w:numId="21" w16cid:durableId="984313657">
    <w:abstractNumId w:val="23"/>
  </w:num>
  <w:num w:numId="22" w16cid:durableId="616759304">
    <w:abstractNumId w:val="0"/>
  </w:num>
  <w:num w:numId="23" w16cid:durableId="2050451738">
    <w:abstractNumId w:val="25"/>
  </w:num>
  <w:num w:numId="24" w16cid:durableId="2005165703">
    <w:abstractNumId w:val="22"/>
  </w:num>
  <w:num w:numId="25" w16cid:durableId="1383675523">
    <w:abstractNumId w:val="7"/>
  </w:num>
  <w:num w:numId="26" w16cid:durableId="2114864387">
    <w:abstractNumId w:val="19"/>
  </w:num>
  <w:num w:numId="27" w16cid:durableId="999890311">
    <w:abstractNumId w:val="24"/>
  </w:num>
  <w:num w:numId="28" w16cid:durableId="1104307792">
    <w:abstractNumId w:val="27"/>
  </w:num>
  <w:num w:numId="29" w16cid:durableId="1195312675">
    <w:abstractNumId w:val="31"/>
  </w:num>
  <w:num w:numId="30" w16cid:durableId="998119095">
    <w:abstractNumId w:val="1"/>
  </w:num>
  <w:num w:numId="31" w16cid:durableId="677851728">
    <w:abstractNumId w:val="6"/>
  </w:num>
  <w:num w:numId="32" w16cid:durableId="1813790538">
    <w:abstractNumId w:val="11"/>
  </w:num>
  <w:num w:numId="33" w16cid:durableId="224224586">
    <w:abstractNumId w:val="9"/>
  </w:num>
  <w:num w:numId="34" w16cid:durableId="1505048695">
    <w:abstractNumId w:val="4"/>
  </w:num>
  <w:num w:numId="35" w16cid:durableId="675423738">
    <w:abstractNumId w:val="20"/>
  </w:num>
  <w:num w:numId="36" w16cid:durableId="503788414">
    <w:abstractNumId w:val="29"/>
  </w:num>
  <w:num w:numId="37" w16cid:durableId="1536385845">
    <w:abstractNumId w:val="21"/>
  </w:num>
  <w:num w:numId="38" w16cid:durableId="1785885639">
    <w:abstractNumId w:val="18"/>
  </w:num>
  <w:num w:numId="39" w16cid:durableId="844169777">
    <w:abstractNumId w:val="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742"/>
    <w:rsid w:val="00013C20"/>
    <w:rsid w:val="00021B25"/>
    <w:rsid w:val="0002403E"/>
    <w:rsid w:val="00041B31"/>
    <w:rsid w:val="000576DC"/>
    <w:rsid w:val="00060DB8"/>
    <w:rsid w:val="000732C2"/>
    <w:rsid w:val="00075A2C"/>
    <w:rsid w:val="00076051"/>
    <w:rsid w:val="000763EC"/>
    <w:rsid w:val="00076A67"/>
    <w:rsid w:val="000836E2"/>
    <w:rsid w:val="00092BEB"/>
    <w:rsid w:val="000A0456"/>
    <w:rsid w:val="000A1655"/>
    <w:rsid w:val="000B0083"/>
    <w:rsid w:val="000B17D2"/>
    <w:rsid w:val="000B65D3"/>
    <w:rsid w:val="000C6BFC"/>
    <w:rsid w:val="000D532C"/>
    <w:rsid w:val="000D5B29"/>
    <w:rsid w:val="000E17FE"/>
    <w:rsid w:val="000E559E"/>
    <w:rsid w:val="000E7415"/>
    <w:rsid w:val="000E75CA"/>
    <w:rsid w:val="000F218D"/>
    <w:rsid w:val="000F42DE"/>
    <w:rsid w:val="0010469A"/>
    <w:rsid w:val="0012380E"/>
    <w:rsid w:val="001342AB"/>
    <w:rsid w:val="0014025A"/>
    <w:rsid w:val="0014281E"/>
    <w:rsid w:val="00142AC6"/>
    <w:rsid w:val="001518F9"/>
    <w:rsid w:val="00157F43"/>
    <w:rsid w:val="001656DE"/>
    <w:rsid w:val="00185FAA"/>
    <w:rsid w:val="00190738"/>
    <w:rsid w:val="001A610B"/>
    <w:rsid w:val="001B2231"/>
    <w:rsid w:val="001B4413"/>
    <w:rsid w:val="001B634D"/>
    <w:rsid w:val="001C4CA3"/>
    <w:rsid w:val="001C6E82"/>
    <w:rsid w:val="001D48E5"/>
    <w:rsid w:val="001D4961"/>
    <w:rsid w:val="001D6825"/>
    <w:rsid w:val="001E133F"/>
    <w:rsid w:val="001F43E6"/>
    <w:rsid w:val="001F672C"/>
    <w:rsid w:val="00206396"/>
    <w:rsid w:val="00212F0E"/>
    <w:rsid w:val="002321F7"/>
    <w:rsid w:val="002363AC"/>
    <w:rsid w:val="002416D5"/>
    <w:rsid w:val="0024180E"/>
    <w:rsid w:val="00245455"/>
    <w:rsid w:val="002472EC"/>
    <w:rsid w:val="0025029C"/>
    <w:rsid w:val="00250722"/>
    <w:rsid w:val="00272BD3"/>
    <w:rsid w:val="002840D7"/>
    <w:rsid w:val="002854BC"/>
    <w:rsid w:val="0029208A"/>
    <w:rsid w:val="002A0623"/>
    <w:rsid w:val="002A4FCB"/>
    <w:rsid w:val="002A573C"/>
    <w:rsid w:val="002B13C2"/>
    <w:rsid w:val="002B69C0"/>
    <w:rsid w:val="002C14F3"/>
    <w:rsid w:val="002C3789"/>
    <w:rsid w:val="002D0406"/>
    <w:rsid w:val="00301DDB"/>
    <w:rsid w:val="003024D3"/>
    <w:rsid w:val="00307B51"/>
    <w:rsid w:val="00332E5F"/>
    <w:rsid w:val="003400B7"/>
    <w:rsid w:val="00352FCD"/>
    <w:rsid w:val="0036333C"/>
    <w:rsid w:val="00372201"/>
    <w:rsid w:val="00372B5D"/>
    <w:rsid w:val="00373D41"/>
    <w:rsid w:val="003861AE"/>
    <w:rsid w:val="003977D9"/>
    <w:rsid w:val="003A1485"/>
    <w:rsid w:val="003A442A"/>
    <w:rsid w:val="003B4DF9"/>
    <w:rsid w:val="003C20C4"/>
    <w:rsid w:val="003C52B9"/>
    <w:rsid w:val="003C5ADD"/>
    <w:rsid w:val="003D1106"/>
    <w:rsid w:val="003D3027"/>
    <w:rsid w:val="003D5A3B"/>
    <w:rsid w:val="003E78BE"/>
    <w:rsid w:val="003E7C5E"/>
    <w:rsid w:val="003F09C8"/>
    <w:rsid w:val="003F2727"/>
    <w:rsid w:val="00403E76"/>
    <w:rsid w:val="00420510"/>
    <w:rsid w:val="00446838"/>
    <w:rsid w:val="0045389C"/>
    <w:rsid w:val="00460AB7"/>
    <w:rsid w:val="00461E43"/>
    <w:rsid w:val="0046238D"/>
    <w:rsid w:val="00470340"/>
    <w:rsid w:val="004719B3"/>
    <w:rsid w:val="00480FDF"/>
    <w:rsid w:val="0049484E"/>
    <w:rsid w:val="0049486C"/>
    <w:rsid w:val="00494BA5"/>
    <w:rsid w:val="004A22C3"/>
    <w:rsid w:val="004A4ED6"/>
    <w:rsid w:val="004B0F6A"/>
    <w:rsid w:val="004B2364"/>
    <w:rsid w:val="004B36CA"/>
    <w:rsid w:val="004D07DE"/>
    <w:rsid w:val="004D1CE3"/>
    <w:rsid w:val="004D4277"/>
    <w:rsid w:val="004E735D"/>
    <w:rsid w:val="004F4849"/>
    <w:rsid w:val="005003D3"/>
    <w:rsid w:val="00501816"/>
    <w:rsid w:val="0050204D"/>
    <w:rsid w:val="0050587C"/>
    <w:rsid w:val="005151D4"/>
    <w:rsid w:val="005244A2"/>
    <w:rsid w:val="00550992"/>
    <w:rsid w:val="00552249"/>
    <w:rsid w:val="005559B1"/>
    <w:rsid w:val="00564FE3"/>
    <w:rsid w:val="00566C89"/>
    <w:rsid w:val="00570235"/>
    <w:rsid w:val="00580224"/>
    <w:rsid w:val="00580451"/>
    <w:rsid w:val="00584CB6"/>
    <w:rsid w:val="005A7D62"/>
    <w:rsid w:val="005D796B"/>
    <w:rsid w:val="005E04B3"/>
    <w:rsid w:val="005E25B9"/>
    <w:rsid w:val="005E4B96"/>
    <w:rsid w:val="005E6F9C"/>
    <w:rsid w:val="005E7A89"/>
    <w:rsid w:val="00602532"/>
    <w:rsid w:val="00616B90"/>
    <w:rsid w:val="006261CE"/>
    <w:rsid w:val="00634EA8"/>
    <w:rsid w:val="00637344"/>
    <w:rsid w:val="006433D1"/>
    <w:rsid w:val="006504A8"/>
    <w:rsid w:val="00653742"/>
    <w:rsid w:val="00653BD3"/>
    <w:rsid w:val="00662B11"/>
    <w:rsid w:val="006641F3"/>
    <w:rsid w:val="00676966"/>
    <w:rsid w:val="006771DC"/>
    <w:rsid w:val="0068011B"/>
    <w:rsid w:val="00680502"/>
    <w:rsid w:val="006907A4"/>
    <w:rsid w:val="0069156D"/>
    <w:rsid w:val="00692A1A"/>
    <w:rsid w:val="006A3A68"/>
    <w:rsid w:val="006B5304"/>
    <w:rsid w:val="006B781C"/>
    <w:rsid w:val="006C4B48"/>
    <w:rsid w:val="006C4E1A"/>
    <w:rsid w:val="006C7FF7"/>
    <w:rsid w:val="006E1E4A"/>
    <w:rsid w:val="00700045"/>
    <w:rsid w:val="00714244"/>
    <w:rsid w:val="00733978"/>
    <w:rsid w:val="00734828"/>
    <w:rsid w:val="007369CF"/>
    <w:rsid w:val="007415F8"/>
    <w:rsid w:val="00744A0F"/>
    <w:rsid w:val="00745796"/>
    <w:rsid w:val="007479FD"/>
    <w:rsid w:val="0077011D"/>
    <w:rsid w:val="0077318E"/>
    <w:rsid w:val="007742FE"/>
    <w:rsid w:val="00775870"/>
    <w:rsid w:val="007804C4"/>
    <w:rsid w:val="00794EE1"/>
    <w:rsid w:val="00796FB9"/>
    <w:rsid w:val="007A2EDD"/>
    <w:rsid w:val="007B38AD"/>
    <w:rsid w:val="007B3BA4"/>
    <w:rsid w:val="007B6B35"/>
    <w:rsid w:val="007D6910"/>
    <w:rsid w:val="007D6BD7"/>
    <w:rsid w:val="007E4386"/>
    <w:rsid w:val="007E582E"/>
    <w:rsid w:val="007F278C"/>
    <w:rsid w:val="00811785"/>
    <w:rsid w:val="0081618F"/>
    <w:rsid w:val="00816B24"/>
    <w:rsid w:val="00816CDC"/>
    <w:rsid w:val="008227D7"/>
    <w:rsid w:val="0083456E"/>
    <w:rsid w:val="0084138E"/>
    <w:rsid w:val="00841433"/>
    <w:rsid w:val="008504A8"/>
    <w:rsid w:val="0085119C"/>
    <w:rsid w:val="00870B9A"/>
    <w:rsid w:val="00873AC3"/>
    <w:rsid w:val="00873F4A"/>
    <w:rsid w:val="00876C7E"/>
    <w:rsid w:val="0088082B"/>
    <w:rsid w:val="00881885"/>
    <w:rsid w:val="0088458C"/>
    <w:rsid w:val="008A4954"/>
    <w:rsid w:val="008B2D07"/>
    <w:rsid w:val="008B3872"/>
    <w:rsid w:val="008B5891"/>
    <w:rsid w:val="008B5D8E"/>
    <w:rsid w:val="008C32A1"/>
    <w:rsid w:val="008C450F"/>
    <w:rsid w:val="008C6891"/>
    <w:rsid w:val="008D1755"/>
    <w:rsid w:val="008D17C0"/>
    <w:rsid w:val="008D6419"/>
    <w:rsid w:val="008E7E31"/>
    <w:rsid w:val="00903352"/>
    <w:rsid w:val="0092319E"/>
    <w:rsid w:val="00933652"/>
    <w:rsid w:val="00944ACC"/>
    <w:rsid w:val="00962842"/>
    <w:rsid w:val="00974ED2"/>
    <w:rsid w:val="00976C55"/>
    <w:rsid w:val="0098507F"/>
    <w:rsid w:val="009859C9"/>
    <w:rsid w:val="00986522"/>
    <w:rsid w:val="00992905"/>
    <w:rsid w:val="009A3BC7"/>
    <w:rsid w:val="009B1FD4"/>
    <w:rsid w:val="009B5C62"/>
    <w:rsid w:val="009C0F06"/>
    <w:rsid w:val="009C3D65"/>
    <w:rsid w:val="009C6241"/>
    <w:rsid w:val="009D3443"/>
    <w:rsid w:val="009D5CBF"/>
    <w:rsid w:val="009E28FC"/>
    <w:rsid w:val="009E36AF"/>
    <w:rsid w:val="009E4F9F"/>
    <w:rsid w:val="009E6906"/>
    <w:rsid w:val="009F276C"/>
    <w:rsid w:val="00A0349B"/>
    <w:rsid w:val="00A04878"/>
    <w:rsid w:val="00A152D3"/>
    <w:rsid w:val="00A21EB6"/>
    <w:rsid w:val="00A225AD"/>
    <w:rsid w:val="00A32243"/>
    <w:rsid w:val="00A43B14"/>
    <w:rsid w:val="00A46325"/>
    <w:rsid w:val="00A67866"/>
    <w:rsid w:val="00A84B48"/>
    <w:rsid w:val="00A90594"/>
    <w:rsid w:val="00A95094"/>
    <w:rsid w:val="00AB08F5"/>
    <w:rsid w:val="00AB19AE"/>
    <w:rsid w:val="00AB7457"/>
    <w:rsid w:val="00AD4316"/>
    <w:rsid w:val="00AF0399"/>
    <w:rsid w:val="00B01BB8"/>
    <w:rsid w:val="00B03A24"/>
    <w:rsid w:val="00B14CC3"/>
    <w:rsid w:val="00B17505"/>
    <w:rsid w:val="00B253CB"/>
    <w:rsid w:val="00B33340"/>
    <w:rsid w:val="00B716D6"/>
    <w:rsid w:val="00B7755E"/>
    <w:rsid w:val="00B804BC"/>
    <w:rsid w:val="00B81B6E"/>
    <w:rsid w:val="00BA5173"/>
    <w:rsid w:val="00BB41F7"/>
    <w:rsid w:val="00BB52EE"/>
    <w:rsid w:val="00BD1437"/>
    <w:rsid w:val="00BE7EB0"/>
    <w:rsid w:val="00BF355B"/>
    <w:rsid w:val="00C0714E"/>
    <w:rsid w:val="00C47D0B"/>
    <w:rsid w:val="00C5242B"/>
    <w:rsid w:val="00C52A40"/>
    <w:rsid w:val="00C52E19"/>
    <w:rsid w:val="00C64B47"/>
    <w:rsid w:val="00C868CD"/>
    <w:rsid w:val="00C90B66"/>
    <w:rsid w:val="00C943F2"/>
    <w:rsid w:val="00CA1615"/>
    <w:rsid w:val="00CA17AB"/>
    <w:rsid w:val="00CB28ED"/>
    <w:rsid w:val="00CB40B9"/>
    <w:rsid w:val="00CB4DBA"/>
    <w:rsid w:val="00CC7CA3"/>
    <w:rsid w:val="00CD2502"/>
    <w:rsid w:val="00CE4D92"/>
    <w:rsid w:val="00CF7630"/>
    <w:rsid w:val="00D03E05"/>
    <w:rsid w:val="00D20A9A"/>
    <w:rsid w:val="00D2185C"/>
    <w:rsid w:val="00D21B01"/>
    <w:rsid w:val="00D23803"/>
    <w:rsid w:val="00D251D8"/>
    <w:rsid w:val="00D25365"/>
    <w:rsid w:val="00D27F83"/>
    <w:rsid w:val="00D353F2"/>
    <w:rsid w:val="00D46D1C"/>
    <w:rsid w:val="00D510D3"/>
    <w:rsid w:val="00D55AEB"/>
    <w:rsid w:val="00D7483A"/>
    <w:rsid w:val="00D802AB"/>
    <w:rsid w:val="00D92CA0"/>
    <w:rsid w:val="00D969D8"/>
    <w:rsid w:val="00DB4730"/>
    <w:rsid w:val="00DB495E"/>
    <w:rsid w:val="00DC0F52"/>
    <w:rsid w:val="00DC1D14"/>
    <w:rsid w:val="00DC5D23"/>
    <w:rsid w:val="00DC6933"/>
    <w:rsid w:val="00DD0916"/>
    <w:rsid w:val="00DD1E74"/>
    <w:rsid w:val="00DD2728"/>
    <w:rsid w:val="00DD2E63"/>
    <w:rsid w:val="00E03FE1"/>
    <w:rsid w:val="00E057CE"/>
    <w:rsid w:val="00E064FB"/>
    <w:rsid w:val="00E10CE0"/>
    <w:rsid w:val="00E12AFD"/>
    <w:rsid w:val="00E1399A"/>
    <w:rsid w:val="00E15322"/>
    <w:rsid w:val="00E163FD"/>
    <w:rsid w:val="00E175A6"/>
    <w:rsid w:val="00E43389"/>
    <w:rsid w:val="00E439AB"/>
    <w:rsid w:val="00E4458F"/>
    <w:rsid w:val="00E61FC1"/>
    <w:rsid w:val="00E73C40"/>
    <w:rsid w:val="00E73E54"/>
    <w:rsid w:val="00E75016"/>
    <w:rsid w:val="00E76EF5"/>
    <w:rsid w:val="00E82AF9"/>
    <w:rsid w:val="00E90D6B"/>
    <w:rsid w:val="00EA2F85"/>
    <w:rsid w:val="00EB006E"/>
    <w:rsid w:val="00EC04FC"/>
    <w:rsid w:val="00EC1DA2"/>
    <w:rsid w:val="00ED3709"/>
    <w:rsid w:val="00ED5E7E"/>
    <w:rsid w:val="00EE327A"/>
    <w:rsid w:val="00EF6744"/>
    <w:rsid w:val="00EF738E"/>
    <w:rsid w:val="00F0097E"/>
    <w:rsid w:val="00F0236B"/>
    <w:rsid w:val="00F334E4"/>
    <w:rsid w:val="00F33652"/>
    <w:rsid w:val="00F40A11"/>
    <w:rsid w:val="00F55C23"/>
    <w:rsid w:val="00F629D6"/>
    <w:rsid w:val="00F749AA"/>
    <w:rsid w:val="00F757DF"/>
    <w:rsid w:val="00F776D4"/>
    <w:rsid w:val="00F8285D"/>
    <w:rsid w:val="00F82BEB"/>
    <w:rsid w:val="00F835A6"/>
    <w:rsid w:val="00F87910"/>
    <w:rsid w:val="00FA5D6D"/>
    <w:rsid w:val="00FB5DDA"/>
    <w:rsid w:val="00FB636F"/>
    <w:rsid w:val="00FB6DE7"/>
    <w:rsid w:val="00FB7DF1"/>
    <w:rsid w:val="00FC0848"/>
    <w:rsid w:val="00FC2045"/>
    <w:rsid w:val="00FC32B2"/>
    <w:rsid w:val="00FE607B"/>
    <w:rsid w:val="00FE768A"/>
    <w:rsid w:val="00FF1B69"/>
    <w:rsid w:val="00FF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856DFE"/>
  <w15:docId w15:val="{CA71FECD-6EFB-4C40-855E-9FF92C5A0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 Web" w:eastAsia="Times New Roman" w:hAnsi="Titillium Web" w:cs="Calibri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0D7"/>
    <w:pPr>
      <w:spacing w:line="276" w:lineRule="auto"/>
      <w:jc w:val="both"/>
    </w:pPr>
    <w:rPr>
      <w:color w:val="000000"/>
      <w:sz w:val="22"/>
      <w:szCs w:val="22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spacing w:after="495" w:line="259" w:lineRule="auto"/>
      <w:ind w:right="19"/>
      <w:jc w:val="center"/>
      <w:outlineLvl w:val="0"/>
    </w:pPr>
    <w:rPr>
      <w:rFonts w:eastAsia="Calibri"/>
      <w:color w:val="000000"/>
      <w:sz w:val="40"/>
      <w:szCs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Pr>
      <w:rFonts w:ascii="Calibri" w:eastAsia="Calibri" w:hAnsi="Calibri" w:cs="Calibri"/>
      <w:color w:val="000000"/>
      <w:sz w:val="40"/>
    </w:rPr>
  </w:style>
  <w:style w:type="paragraph" w:styleId="Odstavekseznama">
    <w:name w:val="List Paragraph"/>
    <w:aliases w:val="za tekst,Označevanje,List Paragraph2,Colorful List - Accent 11,Odstavek seznama_IP,Bullet List,Bullet list,Bulletr List Paragraph,Foot,FooterText,List Paragraph11,List Paragraph21,Listeafsnit1,Paragraphe de liste1,Parágrafo da Lista1,列出"/>
    <w:basedOn w:val="Navaden"/>
    <w:link w:val="OdstavekseznamaZnak"/>
    <w:uiPriority w:val="34"/>
    <w:qFormat/>
    <w:rsid w:val="00245455"/>
    <w:pPr>
      <w:spacing w:line="300" w:lineRule="atLeast"/>
      <w:ind w:left="708"/>
    </w:pPr>
    <w:rPr>
      <w:rFonts w:ascii="Arial" w:hAnsi="Arial" w:cs="Times New Roman"/>
      <w:color w:val="auto"/>
      <w:szCs w:val="20"/>
    </w:rPr>
  </w:style>
  <w:style w:type="character" w:customStyle="1" w:styleId="OdstavekseznamaZnak">
    <w:name w:val="Odstavek seznama Znak"/>
    <w:aliases w:val="za tekst Znak,Označevanje Znak,List Paragraph2 Znak,Colorful List - Accent 11 Znak,Odstavek seznama_IP Znak,Bullet List Znak,Bullet list Znak,Bulletr List Paragraph Znak,Foot Znak,FooterText Znak,List Paragraph11 Znak,列出 Znak"/>
    <w:link w:val="Odstavekseznama"/>
    <w:uiPriority w:val="34"/>
    <w:rsid w:val="00245455"/>
    <w:rPr>
      <w:rFonts w:ascii="Arial" w:eastAsia="Times New Roman" w:hAnsi="Arial" w:cs="Times New Roman"/>
      <w:szCs w:val="20"/>
    </w:rPr>
  </w:style>
  <w:style w:type="paragraph" w:styleId="Brezrazmikov">
    <w:name w:val="No Spacing"/>
    <w:uiPriority w:val="1"/>
    <w:qFormat/>
    <w:rsid w:val="00307B51"/>
    <w:pPr>
      <w:spacing w:line="276" w:lineRule="auto"/>
    </w:pPr>
    <w:rPr>
      <w:rFonts w:eastAsia="Calibri"/>
      <w:color w:val="000000"/>
      <w:sz w:val="22"/>
      <w:szCs w:val="22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CA17A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uiPriority w:val="99"/>
    <w:rsid w:val="00CA17AB"/>
    <w:rPr>
      <w:rFonts w:ascii="Calibri" w:eastAsia="Calibri" w:hAnsi="Calibri" w:cs="Calibri"/>
      <w:color w:val="000000"/>
    </w:rPr>
  </w:style>
  <w:style w:type="paragraph" w:styleId="Noga">
    <w:name w:val="footer"/>
    <w:basedOn w:val="Navaden"/>
    <w:link w:val="NogaZnak"/>
    <w:uiPriority w:val="99"/>
    <w:unhideWhenUsed/>
    <w:rsid w:val="00CA17A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CA17AB"/>
    <w:rPr>
      <w:rFonts w:ascii="Calibri" w:eastAsia="Calibri" w:hAnsi="Calibri" w:cs="Calibri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776D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F776D4"/>
    <w:rPr>
      <w:rFonts w:ascii="Segoe UI" w:eastAsia="Calibri" w:hAnsi="Segoe UI" w:cs="Segoe UI"/>
      <w:color w:val="000000"/>
      <w:sz w:val="18"/>
      <w:szCs w:val="18"/>
    </w:rPr>
  </w:style>
  <w:style w:type="character" w:styleId="Hiperpovezava">
    <w:name w:val="Hyperlink"/>
    <w:unhideWhenUsed/>
    <w:rsid w:val="00653742"/>
    <w:rPr>
      <w:color w:val="0000FF"/>
      <w:u w:val="single"/>
    </w:rPr>
  </w:style>
  <w:style w:type="paragraph" w:styleId="Naslov">
    <w:name w:val="Title"/>
    <w:basedOn w:val="Navaden"/>
    <w:link w:val="NaslovZnak"/>
    <w:qFormat/>
    <w:rsid w:val="00653742"/>
    <w:pPr>
      <w:spacing w:line="240" w:lineRule="auto"/>
      <w:jc w:val="center"/>
    </w:pPr>
    <w:rPr>
      <w:rFonts w:ascii="Arial" w:hAnsi="Arial" w:cs="Times New Roman"/>
      <w:b/>
      <w:color w:val="auto"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653742"/>
    <w:rPr>
      <w:rFonts w:ascii="Arial" w:hAnsi="Arial" w:cs="Times New Roman"/>
      <w:b/>
      <w:sz w:val="32"/>
    </w:rPr>
  </w:style>
  <w:style w:type="paragraph" w:styleId="Telobesedila">
    <w:name w:val="Body Text"/>
    <w:basedOn w:val="Navaden"/>
    <w:link w:val="TelobesedilaZnak"/>
    <w:unhideWhenUsed/>
    <w:rsid w:val="00653742"/>
    <w:pPr>
      <w:spacing w:line="240" w:lineRule="auto"/>
    </w:pPr>
    <w:rPr>
      <w:rFonts w:ascii="Arial" w:hAnsi="Arial" w:cs="Times New Roman"/>
      <w:color w:val="auto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53742"/>
    <w:rPr>
      <w:rFonts w:ascii="Arial" w:hAnsi="Arial" w:cs="Times New Roman"/>
    </w:rPr>
  </w:style>
  <w:style w:type="paragraph" w:customStyle="1" w:styleId="Poglavje1">
    <w:name w:val="Poglavje 1"/>
    <w:basedOn w:val="Navaden"/>
    <w:autoRedefine/>
    <w:qFormat/>
    <w:rsid w:val="00653742"/>
    <w:pPr>
      <w:numPr>
        <w:numId w:val="1"/>
      </w:numPr>
      <w:tabs>
        <w:tab w:val="left" w:pos="340"/>
      </w:tabs>
      <w:spacing w:line="240" w:lineRule="auto"/>
    </w:pPr>
    <w:rPr>
      <w:rFonts w:ascii="Arial" w:hAnsi="Arial" w:cs="Times New Roman"/>
      <w:b/>
      <w:i/>
      <w:color w:val="auto"/>
      <w:sz w:val="20"/>
      <w:szCs w:val="20"/>
    </w:rPr>
  </w:style>
  <w:style w:type="paragraph" w:customStyle="1" w:styleId="Poglavje2">
    <w:name w:val="Poglavje 2"/>
    <w:basedOn w:val="Navaden"/>
    <w:autoRedefine/>
    <w:qFormat/>
    <w:rsid w:val="00653742"/>
    <w:pPr>
      <w:numPr>
        <w:ilvl w:val="1"/>
        <w:numId w:val="1"/>
      </w:numPr>
      <w:tabs>
        <w:tab w:val="left" w:pos="510"/>
      </w:tabs>
      <w:spacing w:line="240" w:lineRule="auto"/>
    </w:pPr>
    <w:rPr>
      <w:rFonts w:ascii="Arial" w:hAnsi="Arial" w:cs="Times New Roman"/>
      <w:b/>
      <w:bCs/>
      <w:color w:val="auto"/>
      <w:sz w:val="20"/>
      <w:szCs w:val="20"/>
    </w:rPr>
  </w:style>
  <w:style w:type="paragraph" w:customStyle="1" w:styleId="Poglavje3">
    <w:name w:val="Poglavje 3"/>
    <w:basedOn w:val="Telobesedila"/>
    <w:rsid w:val="00653742"/>
    <w:pPr>
      <w:numPr>
        <w:ilvl w:val="2"/>
        <w:numId w:val="1"/>
      </w:numPr>
    </w:pPr>
    <w:rPr>
      <w:b/>
    </w:rPr>
  </w:style>
  <w:style w:type="paragraph" w:styleId="Navadensplet">
    <w:name w:val="Normal (Web)"/>
    <w:basedOn w:val="Navaden"/>
    <w:uiPriority w:val="99"/>
    <w:semiHidden/>
    <w:unhideWhenUsed/>
    <w:rsid w:val="0065374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auto"/>
      <w:sz w:val="24"/>
      <w:szCs w:val="24"/>
    </w:rPr>
  </w:style>
  <w:style w:type="character" w:styleId="Sprotnaopomba-sklic">
    <w:name w:val="footnote reference"/>
    <w:semiHidden/>
    <w:unhideWhenUsed/>
    <w:rsid w:val="00653742"/>
    <w:rPr>
      <w:vertAlign w:val="superscript"/>
    </w:rPr>
  </w:style>
  <w:style w:type="paragraph" w:styleId="Telobesedila3">
    <w:name w:val="Body Text 3"/>
    <w:basedOn w:val="Navaden"/>
    <w:link w:val="Telobesedila3Znak"/>
    <w:semiHidden/>
    <w:unhideWhenUsed/>
    <w:rsid w:val="00653742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semiHidden/>
    <w:rsid w:val="00653742"/>
    <w:rPr>
      <w:color w:val="000000"/>
      <w:sz w:val="16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4A4ED6"/>
    <w:rPr>
      <w:color w:val="605E5C"/>
      <w:shd w:val="clear" w:color="auto" w:fill="E1DFDD"/>
    </w:rPr>
  </w:style>
  <w:style w:type="paragraph" w:customStyle="1" w:styleId="Default">
    <w:name w:val="Default"/>
    <w:rsid w:val="001518F9"/>
    <w:pPr>
      <w:tabs>
        <w:tab w:val="left" w:pos="709"/>
      </w:tabs>
      <w:suppressAutoHyphens/>
      <w:spacing w:line="200" w:lineRule="atLeast"/>
    </w:pPr>
    <w:rPr>
      <w:rFonts w:ascii="Palatino" w:eastAsia="Arial" w:hAnsi="Palatino" w:cs="Tahoma"/>
      <w:color w:val="00000A"/>
      <w:lang w:eastAsia="en-US" w:bidi="en-US"/>
    </w:rPr>
  </w:style>
  <w:style w:type="character" w:customStyle="1" w:styleId="Zadanifontodlomka">
    <w:name w:val="Zadani font odlomka"/>
    <w:rsid w:val="000F42DE"/>
  </w:style>
  <w:style w:type="paragraph" w:customStyle="1" w:styleId="Slog4">
    <w:name w:val="Slog4"/>
    <w:basedOn w:val="Navaden"/>
    <w:link w:val="Slog4Znak"/>
    <w:qFormat/>
    <w:rsid w:val="000F42DE"/>
    <w:rPr>
      <w:rFonts w:ascii="Trebuchet MS" w:eastAsia="Calibri" w:hAnsi="Trebuchet MS" w:cs="Arial"/>
      <w:color w:val="auto"/>
      <w:lang w:eastAsia="zh-CN"/>
    </w:rPr>
  </w:style>
  <w:style w:type="character" w:customStyle="1" w:styleId="Slog4Znak">
    <w:name w:val="Slog4 Znak"/>
    <w:link w:val="Slog4"/>
    <w:rsid w:val="000F42DE"/>
    <w:rPr>
      <w:rFonts w:ascii="Trebuchet MS" w:eastAsia="Calibri" w:hAnsi="Trebuchet MS" w:cs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vs-sql01\jana\JANA_JHMB_SPL\Dokumenti\VSI_OBRAZCI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F3A4853-DAE3-40FD-A07E-7AFCB032E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VSI_OBRAZCI</Template>
  <TotalTime>854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My Title</vt:lpstr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Title</dc:title>
  <dc:subject/>
  <dc:creator>Valentina Gjerkeš | JHMB</dc:creator>
  <cp:keywords/>
  <cp:lastModifiedBy>Valentina Gjerkeš | JHMB</cp:lastModifiedBy>
  <cp:revision>303</cp:revision>
  <cp:lastPrinted>2021-01-25T07:31:00Z</cp:lastPrinted>
  <dcterms:created xsi:type="dcterms:W3CDTF">2025-02-07T12:25:00Z</dcterms:created>
  <dcterms:modified xsi:type="dcterms:W3CDTF">2026-03-11T13:17:00Z</dcterms:modified>
</cp:coreProperties>
</file>